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3433</w:t>
      </w:r>
    </w:p>
    <w:p>
      <w:pPr>
        <w:pStyle w:val="128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33.3</w:t>
            </w:r>
            <w:bookmarkStart w:id="3" w:name="_GoBack"/>
            <w:bookmarkEnd w:id="3"/>
            <w:r>
              <w:rPr>
                <w:rFonts w:hint="eastAsia" w:eastAsia="宋体"/>
                <w:b/>
                <w:sz w:val="28"/>
                <w:lang w:val="en-US" w:eastAsia="zh-CN"/>
              </w:rPr>
              <w:t>69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0036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Correction of typo in clause 5.4.3 for TS 33.369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</w:t>
            </w:r>
            <w:r>
              <w:rPr>
                <w:rFonts w:hint="eastAsia" w:eastAsia="宋体"/>
                <w:lang w:val="en-US" w:eastAsia="zh-CN"/>
              </w:rPr>
              <w:t>09-28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procedure for AIoT Device identifier protection, the TID update issue is discussed. However, there is a typo in step 2 and 3,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T-ID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is written as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TID type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T-ID type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T-ID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clause 5.4.3.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Incorrect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First Change * * * *</w:t>
      </w:r>
    </w:p>
    <w:p>
      <w:pPr>
        <w:pStyle w:val="5"/>
        <w:rPr>
          <w:lang w:eastAsia="zh-CN"/>
        </w:rPr>
      </w:pPr>
      <w:bookmarkStart w:id="1" w:name="_Toc207882725"/>
      <w:r>
        <w:t>5.4.3</w:t>
      </w:r>
      <w:r>
        <w:tab/>
      </w:r>
      <w:bookmarkStart w:id="2" w:name="_Hlk205552141"/>
      <w:r>
        <w:t xml:space="preserve">Procedure for AIoT Device identifier protection with Temp ID update during </w:t>
      </w:r>
      <w:bookmarkEnd w:id="2"/>
      <w:r>
        <w:t>Individual inventory</w:t>
      </w:r>
      <w:bookmarkEnd w:id="1"/>
    </w:p>
    <w:p>
      <w:r>
        <w:t xml:space="preserve">For the protection of AIoT device permanent identifier during the inventory procedure with AIoT device identifier described in clause 5.2.2, the following changes shall apply: </w:t>
      </w:r>
    </w:p>
    <w:p>
      <w:pPr>
        <w:pStyle w:val="122"/>
      </w:pPr>
      <w:r>
        <w:t>-</w:t>
      </w:r>
      <w:r>
        <w:tab/>
      </w:r>
      <w:r>
        <w:t>In step 1, AIOTF shall retrieve a T-ID in addition to the RAND</w:t>
      </w:r>
      <w:r>
        <w:rPr>
          <w:vertAlign w:val="subscript"/>
        </w:rPr>
        <w:t>AIOT_n</w:t>
      </w:r>
      <w:r>
        <w:t xml:space="preserve"> from ADM. The ADM shall, based on T-ID type, either fetch the stored T-ID in the AIoT device profile or generate the T-ID as specified in Annex B.1.</w:t>
      </w:r>
    </w:p>
    <w:p>
      <w:pPr>
        <w:pStyle w:val="122"/>
      </w:pPr>
      <w:r>
        <w:t>-</w:t>
      </w:r>
      <w:r>
        <w:tab/>
      </w:r>
      <w:r>
        <w:t>In step 2, 3 and 4, the T-ID shall be used as a device identification information.</w:t>
      </w:r>
    </w:p>
    <w:p>
      <w:pPr>
        <w:pStyle w:val="122"/>
      </w:pPr>
      <w:r>
        <w:t>-</w:t>
      </w:r>
      <w:r>
        <w:tab/>
      </w:r>
      <w:r>
        <w:t>In step 2 and 3 the AIOTF includes indication of type of T-ID handling. T-ID can be either concealed type or stored type. The concealed type can be based on either the stored T-ID or the permanent identifier. If needed the handling also indicates whether the stored T-ID</w:t>
      </w:r>
      <w:del w:id="0" w:author="ZTE-Zhen" w:date="2025-09-28T16:14:26Z">
        <w:r>
          <w:rPr/>
          <w:delText xml:space="preserve"> </w:delText>
        </w:r>
      </w:del>
      <w:del w:id="1" w:author="ZTE-Zhen" w:date="2025-09-28T16:14:25Z">
        <w:r>
          <w:rPr/>
          <w:delText>t</w:delText>
        </w:r>
      </w:del>
      <w:del w:id="2" w:author="ZTE-Zhen" w:date="2025-09-28T16:14:24Z">
        <w:r>
          <w:rPr/>
          <w:delText>yp</w:delText>
        </w:r>
      </w:del>
      <w:del w:id="3" w:author="ZTE-Zhen" w:date="2025-09-28T16:14:23Z">
        <w:r>
          <w:rPr/>
          <w:delText>e</w:delText>
        </w:r>
      </w:del>
      <w:r>
        <w:t xml:space="preserve"> shall be updated with or without a command. NG-RAN includes the T-ID handling in the paging message.</w:t>
      </w:r>
    </w:p>
    <w:p>
      <w:pPr>
        <w:pStyle w:val="122"/>
      </w:pPr>
      <w:r>
        <w:t>-</w:t>
      </w:r>
      <w:r>
        <w:tab/>
      </w:r>
      <w:r>
        <w:t>In step 4, the AIoT device, based on the T-ID handling indication in the paging message, generates the T-ID in the same way as the ADM did in step 1. The AIoT device determines it needs to reply to the NG-RAN if the generated T-ID matches with the received T-ID. In case the stored T-ID update shall be done without a command, the AIoT Device generates a new Temp_ID_n+1 as specified in Annex B.1 and stores the new Temp ID_n+1.</w:t>
      </w:r>
    </w:p>
    <w:p>
      <w:pPr>
        <w:pStyle w:val="122"/>
      </w:pPr>
      <w:r>
        <w:t>-</w:t>
      </w:r>
      <w:r>
        <w:tab/>
      </w:r>
      <w:r>
        <w:t>In step 5 and 6, a device identification information is not included in the D2R message and Inventory Report message.</w:t>
      </w:r>
    </w:p>
    <w:p>
      <w:pPr>
        <w:pStyle w:val="122"/>
      </w:pPr>
      <w:r>
        <w:t>-</w:t>
      </w:r>
      <w:r>
        <w:tab/>
      </w:r>
      <w:r>
        <w:t>In step 7, the AIoT device permanent identifier is used as a device identification information. AIOTF requests the ADM to derive a new T-ID as specified in Annex B.1 and to store it in the AIoT Device profile.</w:t>
      </w:r>
    </w:p>
    <w:p>
      <w:pPr>
        <w:pStyle w:val="103"/>
      </w:pPr>
      <w:r>
        <w:t>NOTE 1:</w:t>
      </w:r>
      <w:r>
        <w:tab/>
      </w:r>
      <w:r>
        <w:t>The AIOTF identifies the AIoT device by checking the received RES</w:t>
      </w:r>
      <w:r>
        <w:rPr>
          <w:vertAlign w:val="subscript"/>
        </w:rPr>
        <w:t>AIoT</w:t>
      </w:r>
      <w:r>
        <w:t xml:space="preserve"> parameter. Therefore, the device identification information is not needed in the D2R message and Inventory Report message.</w:t>
      </w:r>
    </w:p>
    <w:p>
      <w:pPr>
        <w:pStyle w:val="103"/>
      </w:pPr>
      <w:r>
        <w:t xml:space="preserve">NOTE 2: </w:t>
      </w:r>
      <w:r>
        <w:tab/>
      </w:r>
      <w:r>
        <w:t>In case of concealed T-ID type, every AIoT devices that receive an Inventory Request with T-ID need to perform a T-ID matching by generating a T-ID based on the K</w:t>
      </w:r>
      <w:r>
        <w:rPr>
          <w:vertAlign w:val="subscript"/>
        </w:rPr>
        <w:t>AIoT_root</w:t>
      </w:r>
      <w:r>
        <w:t xml:space="preserve"> and check if the generated T-ID is matched with the received T-ID. It is assumed that the AIoT device that receive the Inventory Request has enough energy to perform this T-ID matching in addition to the Inventory procedure specified in clause 5.2.2.</w:t>
      </w:r>
    </w:p>
    <w:p>
      <w:pPr>
        <w:pStyle w:val="103"/>
      </w:pPr>
      <w:r>
        <w:t xml:space="preserve">NOTE 3: </w:t>
      </w:r>
      <w:r>
        <w:tab/>
      </w:r>
      <w:r>
        <w:t xml:space="preserve">In case of stored T-ID type, the stored T-IDs on the device side and network side can get out-of synch. The handling of such situation is described in clause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en">
    <w15:presenceInfo w15:providerId="None" w15:userId="ZTE-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305E"/>
    <w:rsid w:val="081105B3"/>
    <w:rsid w:val="093A6E8A"/>
    <w:rsid w:val="206B2FFD"/>
    <w:rsid w:val="2D266EF7"/>
    <w:rsid w:val="6A4957E0"/>
    <w:rsid w:val="6ABF239D"/>
    <w:rsid w:val="7225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1536</Characters>
  <Lines>12</Lines>
  <Paragraphs>3</Paragraphs>
  <TotalTime>8</TotalTime>
  <ScaleCrop>false</ScaleCrop>
  <LinksUpToDate>false</LinksUpToDate>
  <CharactersWithSpaces>1802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2025-10-06T06:26:32Z</dcterms:modified>
  <dc:title>MTG_TITLE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134CBF9DAB8843A18F86A4D2A5A55919</vt:lpwstr>
  </property>
</Properties>
</file>